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E81F6" w14:textId="77777777" w:rsidR="005102AC" w:rsidRDefault="005102AC" w:rsidP="005102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LAKE</w:t>
      </w:r>
      <w:r>
        <w:rPr>
          <w:rFonts w:cs="Times New Roman"/>
          <w:szCs w:val="24"/>
        </w:rPr>
        <w:t xml:space="preserve">        (fl.1444)</w:t>
      </w:r>
    </w:p>
    <w:p w14:paraId="37DC7650" w14:textId="77777777" w:rsidR="005102AC" w:rsidRDefault="005102AC" w:rsidP="005102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Monastery of Canonlegh.</w:t>
      </w:r>
    </w:p>
    <w:p w14:paraId="1FB39A87" w14:textId="77777777" w:rsidR="005102AC" w:rsidRDefault="005102AC" w:rsidP="005102AC">
      <w:pPr>
        <w:pStyle w:val="NoSpacing"/>
        <w:rPr>
          <w:rFonts w:cs="Times New Roman"/>
          <w:szCs w:val="24"/>
        </w:rPr>
      </w:pPr>
    </w:p>
    <w:p w14:paraId="483C011D" w14:textId="77777777" w:rsidR="005102AC" w:rsidRDefault="005102AC" w:rsidP="005102AC">
      <w:pPr>
        <w:pStyle w:val="NoSpacing"/>
        <w:rPr>
          <w:rFonts w:cs="Times New Roman"/>
          <w:szCs w:val="24"/>
        </w:rPr>
      </w:pPr>
    </w:p>
    <w:p w14:paraId="01AE1833" w14:textId="77777777" w:rsidR="00233FE6" w:rsidRDefault="00233FE6" w:rsidP="00233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Mar.1444</w:t>
      </w:r>
      <w:r>
        <w:rPr>
          <w:rFonts w:cs="Times New Roman"/>
          <w:szCs w:val="24"/>
        </w:rPr>
        <w:tab/>
        <w:t>He was ordained subdeacon in the chapel below the manor of Clyst, Devon.</w:t>
      </w:r>
    </w:p>
    <w:p w14:paraId="0EE319D2" w14:textId="77777777" w:rsidR="00233FE6" w:rsidRDefault="00233FE6" w:rsidP="00233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31721C22" w14:textId="5E83F849" w:rsidR="00233FE6" w:rsidRDefault="00233FE6" w:rsidP="00233FE6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ed.G.R. Dunstan pub. by The Canterbury and York Society 1971 p.195)</w:t>
      </w:r>
    </w:p>
    <w:p w14:paraId="410387BB" w14:textId="77777777" w:rsidR="005102AC" w:rsidRDefault="005102AC" w:rsidP="005102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>He was ordained deacon.</w:t>
      </w:r>
    </w:p>
    <w:p w14:paraId="3F7AF4BD" w14:textId="77777777" w:rsidR="005102AC" w:rsidRDefault="005102AC" w:rsidP="005102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B0BCE66" w14:textId="77777777" w:rsidR="005102AC" w:rsidRDefault="005102AC" w:rsidP="005102A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p.198)</w:t>
      </w:r>
    </w:p>
    <w:p w14:paraId="51A77456" w14:textId="77777777" w:rsidR="0085387B" w:rsidRDefault="0085387B" w:rsidP="008538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Dec.1444</w:t>
      </w:r>
      <w:r>
        <w:rPr>
          <w:rFonts w:cs="Times New Roman"/>
          <w:szCs w:val="24"/>
        </w:rPr>
        <w:tab/>
        <w:t>He was ordained priest in the parochial church of Chudleigh, Devon.</w:t>
      </w:r>
    </w:p>
    <w:p w14:paraId="2026DDC9" w14:textId="77777777" w:rsidR="0085387B" w:rsidRDefault="0085387B" w:rsidP="008538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E1739FF" w14:textId="77777777" w:rsidR="0085387B" w:rsidRDefault="0085387B" w:rsidP="0085387B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p.200)</w:t>
      </w:r>
    </w:p>
    <w:p w14:paraId="1D9AAB39" w14:textId="77777777" w:rsidR="0085387B" w:rsidRDefault="0085387B" w:rsidP="005102AC">
      <w:pPr>
        <w:pStyle w:val="NoSpacing"/>
        <w:ind w:left="720" w:firstLine="720"/>
        <w:rPr>
          <w:rFonts w:cs="Times New Roman"/>
          <w:szCs w:val="24"/>
        </w:rPr>
      </w:pPr>
    </w:p>
    <w:p w14:paraId="2579482A" w14:textId="574A840B" w:rsidR="005102AC" w:rsidRDefault="005102AC" w:rsidP="005102AC">
      <w:pPr>
        <w:pStyle w:val="NoSpacing"/>
        <w:rPr>
          <w:rFonts w:cs="Times New Roman"/>
          <w:szCs w:val="24"/>
        </w:rPr>
      </w:pPr>
    </w:p>
    <w:p w14:paraId="2808E2BB" w14:textId="7FDFAE6F" w:rsidR="00233FE6" w:rsidRDefault="00233FE6" w:rsidP="005102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 2024</w:t>
      </w:r>
    </w:p>
    <w:p w14:paraId="1FCD8414" w14:textId="43D0D131" w:rsidR="0085387B" w:rsidRDefault="0085387B" w:rsidP="005102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2025</w:t>
      </w:r>
    </w:p>
    <w:p w14:paraId="7934BA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B04D1" w14:textId="77777777" w:rsidR="000D2A41" w:rsidRDefault="000D2A41" w:rsidP="009139A6">
      <w:r>
        <w:separator/>
      </w:r>
    </w:p>
  </w:endnote>
  <w:endnote w:type="continuationSeparator" w:id="0">
    <w:p w14:paraId="66226C00" w14:textId="77777777" w:rsidR="000D2A41" w:rsidRDefault="000D2A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FD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21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DE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43CC2" w14:textId="77777777" w:rsidR="000D2A41" w:rsidRDefault="000D2A41" w:rsidP="009139A6">
      <w:r>
        <w:separator/>
      </w:r>
    </w:p>
  </w:footnote>
  <w:footnote w:type="continuationSeparator" w:id="0">
    <w:p w14:paraId="5E1BB10C" w14:textId="77777777" w:rsidR="000D2A41" w:rsidRDefault="000D2A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580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9E8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D4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2AC"/>
    <w:rsid w:val="000666E0"/>
    <w:rsid w:val="000D2A41"/>
    <w:rsid w:val="000E29ED"/>
    <w:rsid w:val="00233FE6"/>
    <w:rsid w:val="002510B7"/>
    <w:rsid w:val="005102AC"/>
    <w:rsid w:val="005C130B"/>
    <w:rsid w:val="00826F5C"/>
    <w:rsid w:val="0085387B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AAD11"/>
  <w15:chartTrackingRefBased/>
  <w15:docId w15:val="{B6440F6A-E764-4CED-A318-06BD21F6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2023-11-16T19:01:00Z</dcterms:created>
  <dcterms:modified xsi:type="dcterms:W3CDTF">2025-05-24T06:47:00Z</dcterms:modified>
</cp:coreProperties>
</file>